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53EB6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Geoffrey NOMORE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15A38E6E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9BE249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44D991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3 Oct.1408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555B81B7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328C3501" w14:textId="77777777" w:rsidR="00610125" w:rsidRDefault="00610125" w:rsidP="0061012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m19,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7DA33F1" w14:textId="77777777" w:rsidR="00610125" w:rsidRDefault="00610125" w:rsidP="0061012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19077075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71EC0E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79ADBA" w14:textId="77777777" w:rsidR="00610125" w:rsidRDefault="00610125" w:rsidP="0061012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18 March 2023</w:t>
      </w:r>
    </w:p>
    <w:p w14:paraId="412D5B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EED5" w14:textId="77777777" w:rsidR="00610125" w:rsidRDefault="00610125" w:rsidP="009139A6">
      <w:r>
        <w:separator/>
      </w:r>
    </w:p>
  </w:endnote>
  <w:endnote w:type="continuationSeparator" w:id="0">
    <w:p w14:paraId="57204186" w14:textId="77777777" w:rsidR="00610125" w:rsidRDefault="006101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8D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0F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17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C821" w14:textId="77777777" w:rsidR="00610125" w:rsidRDefault="00610125" w:rsidP="009139A6">
      <w:r>
        <w:separator/>
      </w:r>
    </w:p>
  </w:footnote>
  <w:footnote w:type="continuationSeparator" w:id="0">
    <w:p w14:paraId="2BCBBADC" w14:textId="77777777" w:rsidR="00610125" w:rsidRDefault="006101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99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EF6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95E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125"/>
    <w:rsid w:val="000666E0"/>
    <w:rsid w:val="002510B7"/>
    <w:rsid w:val="005C130B"/>
    <w:rsid w:val="0061012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BDFE"/>
  <w15:chartTrackingRefBased/>
  <w15:docId w15:val="{69C12CB6-D14B-45F8-B5AD-BA79E748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2023-03-22T21:08:00Z</dcterms:created>
  <dcterms:modified xsi:type="dcterms:W3CDTF">2023-03-22T21:08:00Z</dcterms:modified>
</cp:coreProperties>
</file>